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ACB4" w14:textId="596F7E4E" w:rsidR="005C3B8D" w:rsidRPr="007516B0" w:rsidRDefault="005C3B8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29D8FB8D" w:rsidR="005C3B8D" w:rsidRPr="0055563B" w:rsidRDefault="005C3B8D" w:rsidP="005C3B8D"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55563B" w:rsidRPr="00D43BD9">
        <w:rPr>
          <w:i/>
          <w:iCs/>
        </w:rPr>
        <w:t>Vrednotenje</w:t>
      </w:r>
      <w:r w:rsidR="00D43BD9" w:rsidRPr="00D43BD9">
        <w:rPr>
          <w:i/>
          <w:iCs/>
        </w:rPr>
        <w:t xml:space="preserve"> </w:t>
      </w:r>
      <w:r w:rsidR="00483F16">
        <w:rPr>
          <w:i/>
          <w:iCs/>
        </w:rPr>
        <w:t xml:space="preserve">učinkovitosti in </w:t>
      </w:r>
      <w:r w:rsidR="00D43BD9" w:rsidRPr="00D43BD9">
        <w:rPr>
          <w:i/>
          <w:iCs/>
        </w:rPr>
        <w:t>uspešnosti izvajanja</w:t>
      </w:r>
      <w:r w:rsidR="00483F16">
        <w:rPr>
          <w:i/>
          <w:iCs/>
        </w:rPr>
        <w:t xml:space="preserve"> ukrepov na specifičnem cilju 1.3: Krepitev trajnostne rasti in konkurenčnosti MSP ter ustvarjanje delovnih mest v MSP, vključno s produktivnimi naložbami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33DCF17D" w:rsidR="005C3B8D" w:rsidRPr="007516B0" w:rsidRDefault="005C3B8D" w:rsidP="00C46183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</w:p>
    <w:p w14:paraId="0F523ED5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14:paraId="61413D6E" w14:textId="77777777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D30934">
        <w:tc>
          <w:tcPr>
            <w:tcW w:w="1784" w:type="dxa"/>
            <w:shd w:val="clear" w:color="auto" w:fill="auto"/>
          </w:tcPr>
          <w:p w14:paraId="5ACCD7F6" w14:textId="4AE572C9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vrednotenj, s pogodbeno v</w:t>
            </w:r>
            <w:r w:rsidR="00B123A9">
              <w:rPr>
                <w:b/>
                <w:sz w:val="20"/>
                <w:szCs w:val="20"/>
              </w:rPr>
              <w:t>rednostjo vsake reference vsaj 1</w:t>
            </w:r>
            <w:r w:rsidR="00756B6C">
              <w:rPr>
                <w:b/>
                <w:sz w:val="20"/>
                <w:szCs w:val="20"/>
              </w:rPr>
              <w:t>5</w:t>
            </w:r>
            <w:r w:rsidR="00B123A9">
              <w:rPr>
                <w:b/>
                <w:sz w:val="20"/>
                <w:szCs w:val="20"/>
              </w:rPr>
              <w:t>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5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55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D30934">
        <w:tc>
          <w:tcPr>
            <w:tcW w:w="178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5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39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559"/>
        <w:gridCol w:w="1984"/>
        <w:gridCol w:w="1369"/>
      </w:tblGrid>
      <w:tr w:rsidR="001C6F54" w:rsidRPr="007516B0" w14:paraId="03FD75BD" w14:textId="77777777" w:rsidTr="001C6F54">
        <w:tc>
          <w:tcPr>
            <w:tcW w:w="3256" w:type="dxa"/>
            <w:shd w:val="clear" w:color="auto" w:fill="auto"/>
          </w:tcPr>
          <w:p w14:paraId="41DEC220" w14:textId="5BF4E1E7" w:rsidR="001C6F54" w:rsidRPr="007516B0" w:rsidRDefault="001C6F54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lastRenderedPageBreak/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>pred</w:t>
            </w:r>
            <w:r>
              <w:rPr>
                <w:b/>
                <w:sz w:val="20"/>
                <w:szCs w:val="20"/>
              </w:rPr>
              <w:t xml:space="preserve"> datumom objave tega javnega naročila na portalu javnih naročil</w:t>
            </w:r>
          </w:p>
        </w:tc>
        <w:tc>
          <w:tcPr>
            <w:tcW w:w="1559" w:type="dxa"/>
            <w:shd w:val="clear" w:color="auto" w:fill="auto"/>
          </w:tcPr>
          <w:p w14:paraId="19CA1953" w14:textId="77777777" w:rsidR="001C6F54" w:rsidRPr="007516B0" w:rsidRDefault="001C6F54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84" w:type="dxa"/>
            <w:shd w:val="clear" w:color="auto" w:fill="auto"/>
          </w:tcPr>
          <w:p w14:paraId="793A3481" w14:textId="77777777" w:rsidR="001C6F54" w:rsidRPr="007516B0" w:rsidRDefault="001C6F54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369" w:type="dxa"/>
            <w:shd w:val="clear" w:color="auto" w:fill="auto"/>
          </w:tcPr>
          <w:p w14:paraId="48FD3146" w14:textId="77777777" w:rsidR="001C6F54" w:rsidRPr="007516B0" w:rsidRDefault="001C6F54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1C6F54" w:rsidRPr="007516B0" w14:paraId="3C321E55" w14:textId="77777777" w:rsidTr="001C6F54">
        <w:tc>
          <w:tcPr>
            <w:tcW w:w="3256" w:type="dxa"/>
            <w:shd w:val="clear" w:color="auto" w:fill="auto"/>
          </w:tcPr>
          <w:p w14:paraId="2D9A8E68" w14:textId="77777777" w:rsidR="001C6F54" w:rsidRPr="007516B0" w:rsidRDefault="001C6F54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1D55EED8" w14:textId="77777777" w:rsidR="001C6F54" w:rsidRPr="007516B0" w:rsidRDefault="001C6F54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84" w:type="dxa"/>
            <w:shd w:val="clear" w:color="auto" w:fill="auto"/>
          </w:tcPr>
          <w:p w14:paraId="04B89DC1" w14:textId="77777777" w:rsidR="001C6F54" w:rsidRPr="007516B0" w:rsidRDefault="001C6F54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369" w:type="dxa"/>
            <w:shd w:val="clear" w:color="auto" w:fill="auto"/>
          </w:tcPr>
          <w:p w14:paraId="39889AF4" w14:textId="77777777" w:rsidR="001C6F54" w:rsidRPr="007516B0" w:rsidRDefault="001C6F54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37183FF" w14:textId="77777777" w:rsidR="00283B7D" w:rsidRDefault="00283B7D" w:rsidP="00283B7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</w:p>
    <w:p w14:paraId="3F5D6D01" w14:textId="62DAEAE0" w:rsidR="00D30934" w:rsidRDefault="00D30934" w:rsidP="00283B7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701"/>
        <w:gridCol w:w="1984"/>
        <w:gridCol w:w="1418"/>
      </w:tblGrid>
      <w:tr w:rsidR="001C6F54" w:rsidRPr="007516B0" w14:paraId="15FF3832" w14:textId="77777777" w:rsidTr="001C6F54">
        <w:tc>
          <w:tcPr>
            <w:tcW w:w="3114" w:type="dxa"/>
            <w:shd w:val="clear" w:color="auto" w:fill="auto"/>
          </w:tcPr>
          <w:p w14:paraId="2A0BDA67" w14:textId="6066A3AE" w:rsidR="001C6F54" w:rsidRPr="007516B0" w:rsidRDefault="001C6F5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raziskavah/študijah/vrednotenjih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>pred</w:t>
            </w:r>
            <w:r>
              <w:rPr>
                <w:b/>
                <w:sz w:val="20"/>
                <w:szCs w:val="20"/>
              </w:rPr>
              <w:t xml:space="preserve"> datumom objave tega javnega naročila na portalu javnih naročil</w:t>
            </w:r>
          </w:p>
        </w:tc>
        <w:tc>
          <w:tcPr>
            <w:tcW w:w="1701" w:type="dxa"/>
            <w:shd w:val="clear" w:color="auto" w:fill="auto"/>
          </w:tcPr>
          <w:p w14:paraId="23C66BF9" w14:textId="77777777" w:rsidR="001C6F54" w:rsidRPr="007516B0" w:rsidRDefault="001C6F5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984" w:type="dxa"/>
            <w:shd w:val="clear" w:color="auto" w:fill="auto"/>
          </w:tcPr>
          <w:p w14:paraId="0E28FF09" w14:textId="77777777" w:rsidR="001C6F54" w:rsidRPr="007516B0" w:rsidRDefault="001C6F5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418" w:type="dxa"/>
            <w:shd w:val="clear" w:color="auto" w:fill="auto"/>
          </w:tcPr>
          <w:p w14:paraId="55CCABFF" w14:textId="77777777" w:rsidR="001C6F54" w:rsidRPr="007516B0" w:rsidRDefault="001C6F54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1C6F54" w:rsidRPr="007516B0" w14:paraId="6C37070E" w14:textId="77777777" w:rsidTr="001C6F54">
        <w:tc>
          <w:tcPr>
            <w:tcW w:w="3114" w:type="dxa"/>
            <w:shd w:val="clear" w:color="auto" w:fill="auto"/>
          </w:tcPr>
          <w:p w14:paraId="7B1B922E" w14:textId="77777777" w:rsidR="001C6F54" w:rsidRPr="007516B0" w:rsidRDefault="001C6F5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6BC3DB81" w14:textId="77777777" w:rsidR="001C6F54" w:rsidRPr="007516B0" w:rsidRDefault="001C6F5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84" w:type="dxa"/>
            <w:shd w:val="clear" w:color="auto" w:fill="auto"/>
          </w:tcPr>
          <w:p w14:paraId="53C8DA2D" w14:textId="77777777" w:rsidR="001C6F54" w:rsidRPr="007516B0" w:rsidRDefault="001C6F5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5B66C2FE" w14:textId="77777777" w:rsidR="001C6F54" w:rsidRPr="007516B0" w:rsidRDefault="001C6F54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585AE4E8" w14:textId="77777777" w:rsidR="00D30934" w:rsidRDefault="00D30934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0EBBBE44" w14:textId="33EFBCB0"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 xml:space="preserve">Delovne izkušnje vodje projekta </w:t>
      </w:r>
      <w:r w:rsidR="00770B24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770B24" w:rsidRPr="007516B0">
        <w:instrText xml:space="preserve"> FORMTEXT </w:instrText>
      </w:r>
      <w:r w:rsidR="00770B24" w:rsidRPr="007516B0">
        <w:fldChar w:fldCharType="separate"/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fldChar w:fldCharType="end"/>
      </w:r>
      <w:r w:rsidR="00770B24">
        <w:t xml:space="preserve"> </w:t>
      </w:r>
      <w:r w:rsidR="00770B24" w:rsidRPr="007516B0">
        <w:rPr>
          <w:i/>
          <w:sz w:val="18"/>
          <w:szCs w:val="18"/>
        </w:rPr>
        <w:t xml:space="preserve">/vpišite </w:t>
      </w:r>
      <w:r w:rsidR="00770B24">
        <w:rPr>
          <w:i/>
          <w:sz w:val="18"/>
          <w:szCs w:val="18"/>
        </w:rPr>
        <w:t>številko</w:t>
      </w:r>
      <w:r w:rsidR="00770B24" w:rsidRPr="007516B0">
        <w:rPr>
          <w:i/>
          <w:sz w:val="18"/>
          <w:szCs w:val="18"/>
        </w:rPr>
        <w:t>/</w:t>
      </w:r>
      <w:r w:rsidR="00770B24"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77C06A1" w14:textId="77777777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7A4DAB">
        <w:t>Imenovani vodja projekta ni neposredno sodeloval pri pripravi in/ali izvajanju vrednotenega programa ali projekta v vlogi nosilca projekta ali projektnega partnerja ali zunanjega izvajalca.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3E29076D" w:rsidR="005C3B8D" w:rsidRPr="007516B0" w:rsidRDefault="00AE148F" w:rsidP="00C46183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020FB51D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FA3C31F" w14:textId="75418198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38814ED6" w14:textId="6E3E16E0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8"/>
        <w:gridCol w:w="2126"/>
        <w:gridCol w:w="1559"/>
      </w:tblGrid>
      <w:tr w:rsidR="006A5186" w:rsidRPr="007516B0" w14:paraId="46102D6A" w14:textId="77777777" w:rsidTr="006A5186">
        <w:tc>
          <w:tcPr>
            <w:tcW w:w="3397" w:type="dxa"/>
            <w:shd w:val="clear" w:color="auto" w:fill="auto"/>
          </w:tcPr>
          <w:p w14:paraId="53BA38AA" w14:textId="2D74982A" w:rsidR="006A5186" w:rsidRPr="007516B0" w:rsidRDefault="006A5186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raziskavah/študijah/vrednotenjih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418" w:type="dxa"/>
            <w:shd w:val="clear" w:color="auto" w:fill="auto"/>
          </w:tcPr>
          <w:p w14:paraId="2A1CB231" w14:textId="77777777" w:rsidR="006A5186" w:rsidRPr="007516B0" w:rsidRDefault="006A5186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126" w:type="dxa"/>
            <w:shd w:val="clear" w:color="auto" w:fill="auto"/>
          </w:tcPr>
          <w:p w14:paraId="29ECD2E0" w14:textId="77777777" w:rsidR="006A5186" w:rsidRPr="007516B0" w:rsidRDefault="006A5186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559" w:type="dxa"/>
            <w:shd w:val="clear" w:color="auto" w:fill="auto"/>
          </w:tcPr>
          <w:p w14:paraId="7D62A361" w14:textId="77777777" w:rsidR="006A5186" w:rsidRPr="007516B0" w:rsidRDefault="006A5186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6A5186" w:rsidRPr="007516B0" w14:paraId="1E2E5F63" w14:textId="77777777" w:rsidTr="006A5186">
        <w:tc>
          <w:tcPr>
            <w:tcW w:w="3397" w:type="dxa"/>
            <w:shd w:val="clear" w:color="auto" w:fill="auto"/>
          </w:tcPr>
          <w:p w14:paraId="75AB27C7" w14:textId="77777777" w:rsidR="006A5186" w:rsidRPr="007516B0" w:rsidRDefault="006A518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4221E931" w14:textId="77777777" w:rsidR="006A5186" w:rsidRPr="007516B0" w:rsidRDefault="006A518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29FBC5DC" w14:textId="77777777" w:rsidR="006A5186" w:rsidRPr="007516B0" w:rsidRDefault="006A518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3AE24038" w14:textId="77777777" w:rsidR="006A5186" w:rsidRPr="007516B0" w:rsidRDefault="006A518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5C70CED" w14:textId="77777777" w:rsidR="005C3B8D" w:rsidRDefault="005C3B8D" w:rsidP="00283B7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1F37A499" w14:textId="2A042CB7" w:rsidR="00932CAA" w:rsidRPr="00932CAA" w:rsidRDefault="00932CAA" w:rsidP="00283B7D">
      <w:pPr>
        <w:tabs>
          <w:tab w:val="center" w:pos="7722"/>
          <w:tab w:val="right" w:pos="9072"/>
        </w:tabs>
        <w:spacing w:line="240" w:lineRule="auto"/>
        <w:jc w:val="left"/>
        <w:rPr>
          <w:b/>
          <w:bCs/>
        </w:rPr>
      </w:pPr>
      <w:r w:rsidRPr="00932CAA">
        <w:rPr>
          <w:b/>
          <w:bCs/>
        </w:rPr>
        <w:t>ALI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8"/>
        <w:gridCol w:w="2126"/>
        <w:gridCol w:w="1559"/>
      </w:tblGrid>
      <w:tr w:rsidR="006A5186" w:rsidRPr="007516B0" w14:paraId="64CC92C6" w14:textId="77777777" w:rsidTr="006A5186">
        <w:tc>
          <w:tcPr>
            <w:tcW w:w="3397" w:type="dxa"/>
            <w:shd w:val="clear" w:color="auto" w:fill="auto"/>
          </w:tcPr>
          <w:p w14:paraId="1C6415F4" w14:textId="0998AB1A" w:rsidR="006A5186" w:rsidRPr="007516B0" w:rsidRDefault="006A5186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projektih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418" w:type="dxa"/>
            <w:shd w:val="clear" w:color="auto" w:fill="auto"/>
          </w:tcPr>
          <w:p w14:paraId="46AB051C" w14:textId="77777777" w:rsidR="006A5186" w:rsidRPr="007516B0" w:rsidRDefault="006A5186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126" w:type="dxa"/>
            <w:shd w:val="clear" w:color="auto" w:fill="auto"/>
          </w:tcPr>
          <w:p w14:paraId="29EFEA5A" w14:textId="77777777" w:rsidR="006A5186" w:rsidRPr="007516B0" w:rsidRDefault="006A5186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559" w:type="dxa"/>
            <w:shd w:val="clear" w:color="auto" w:fill="auto"/>
          </w:tcPr>
          <w:p w14:paraId="73FE36BD" w14:textId="77777777" w:rsidR="006A5186" w:rsidRPr="007516B0" w:rsidRDefault="006A5186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6A5186" w:rsidRPr="007516B0" w14:paraId="256F1A3D" w14:textId="77777777" w:rsidTr="006A5186">
        <w:tc>
          <w:tcPr>
            <w:tcW w:w="3397" w:type="dxa"/>
            <w:shd w:val="clear" w:color="auto" w:fill="auto"/>
          </w:tcPr>
          <w:p w14:paraId="172793E5" w14:textId="77777777" w:rsidR="006A5186" w:rsidRPr="007516B0" w:rsidRDefault="006A5186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64616320" w14:textId="77777777" w:rsidR="006A5186" w:rsidRPr="007516B0" w:rsidRDefault="006A5186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07249F8A" w14:textId="77777777" w:rsidR="006A5186" w:rsidRPr="007516B0" w:rsidRDefault="006A5186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23092D9A" w14:textId="77777777" w:rsidR="006A5186" w:rsidRPr="007516B0" w:rsidRDefault="006A5186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BC1AE0E" w14:textId="77777777" w:rsidR="00E04BDC" w:rsidRDefault="00E04BDC" w:rsidP="00E04BDC">
      <w:pPr>
        <w:tabs>
          <w:tab w:val="left" w:pos="647"/>
          <w:tab w:val="center" w:pos="7722"/>
          <w:tab w:val="right" w:pos="9072"/>
        </w:tabs>
      </w:pPr>
    </w:p>
    <w:p w14:paraId="53E45CDE" w14:textId="6F9D9749" w:rsidR="00E04BDC" w:rsidRPr="007516B0" w:rsidRDefault="005C3B8D" w:rsidP="00E04BD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="00E04BDC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E04BDC" w:rsidRPr="007516B0">
        <w:instrText xml:space="preserve"> FORMTEXT </w:instrText>
      </w:r>
      <w:r w:rsidR="00E04BDC" w:rsidRPr="007516B0">
        <w:fldChar w:fldCharType="separate"/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fldChar w:fldCharType="end"/>
      </w:r>
      <w:r w:rsidR="00E04BDC">
        <w:t xml:space="preserve"> </w:t>
      </w:r>
      <w:r w:rsidR="00E04BDC" w:rsidRPr="007516B0">
        <w:rPr>
          <w:i/>
          <w:sz w:val="18"/>
          <w:szCs w:val="18"/>
        </w:rPr>
        <w:t xml:space="preserve">/vpišite </w:t>
      </w:r>
      <w:r w:rsidR="00E04BDC">
        <w:rPr>
          <w:i/>
          <w:sz w:val="18"/>
          <w:szCs w:val="18"/>
        </w:rPr>
        <w:t>številko</w:t>
      </w:r>
      <w:r w:rsidR="00E04BDC" w:rsidRPr="007516B0">
        <w:rPr>
          <w:i/>
          <w:sz w:val="18"/>
          <w:szCs w:val="18"/>
        </w:rPr>
        <w:t>/</w:t>
      </w:r>
      <w:r w:rsidR="00E04BDC" w:rsidRPr="007516B0">
        <w:t xml:space="preserve"> </w:t>
      </w:r>
      <w:r w:rsidR="00E04BDC" w:rsidRPr="007516B0">
        <w:rPr>
          <w:sz w:val="24"/>
          <w:szCs w:val="24"/>
        </w:rPr>
        <w:t xml:space="preserve"> let.</w:t>
      </w:r>
    </w:p>
    <w:p w14:paraId="7F7E25E0" w14:textId="203EFD2B" w:rsidR="00447E98" w:rsidRPr="008C526A" w:rsidRDefault="00447E98" w:rsidP="00447E98">
      <w:pPr>
        <w:tabs>
          <w:tab w:val="left" w:pos="647"/>
          <w:tab w:val="center" w:pos="7722"/>
          <w:tab w:val="right" w:pos="9072"/>
        </w:tabs>
      </w:pPr>
      <w:r w:rsidRPr="007A4DAB">
        <w:t>Imenovani strokovnjak ni neposredno sodeloval pri pripravi in/ali izvajanju vrednotenega programa ali projekta v vlogi nosilca projekta ali projektnega partnerja ali zunanjega izvajalca.</w:t>
      </w:r>
    </w:p>
    <w:p w14:paraId="25800188" w14:textId="77777777" w:rsidR="005C3B8D" w:rsidRPr="007516B0" w:rsidRDefault="005C3B8D" w:rsidP="005C3B8D">
      <w:r w:rsidRPr="007516B0">
        <w:br w:type="page"/>
      </w:r>
    </w:p>
    <w:p w14:paraId="3AC77B53" w14:textId="470EB138" w:rsidR="005C3B8D" w:rsidRPr="007516B0" w:rsidRDefault="00A10A90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</w:p>
    <w:p w14:paraId="1CBCAAB0" w14:textId="77777777" w:rsidR="001E6E65" w:rsidRPr="007516B0" w:rsidRDefault="001E6E65" w:rsidP="001E6E65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0CECEA8C" w14:textId="77777777" w:rsidR="001E6E65" w:rsidRPr="007516B0" w:rsidRDefault="001E6E65" w:rsidP="001E6E6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>iz razpisne dokumentacije.</w:t>
      </w:r>
    </w:p>
    <w:p w14:paraId="77EEB0B5" w14:textId="77777777" w:rsidR="001E6E65" w:rsidRPr="007516B0" w:rsidRDefault="001E6E65" w:rsidP="001E6E65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8"/>
        <w:gridCol w:w="2126"/>
        <w:gridCol w:w="1559"/>
      </w:tblGrid>
      <w:tr w:rsidR="001E6E65" w:rsidRPr="007516B0" w14:paraId="4C93FB5B" w14:textId="77777777" w:rsidTr="00BF7456">
        <w:tc>
          <w:tcPr>
            <w:tcW w:w="3397" w:type="dxa"/>
            <w:shd w:val="clear" w:color="auto" w:fill="auto"/>
          </w:tcPr>
          <w:p w14:paraId="1AFE0445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raziskavah/študijah/vrednotenjih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418" w:type="dxa"/>
            <w:shd w:val="clear" w:color="auto" w:fill="auto"/>
          </w:tcPr>
          <w:p w14:paraId="1DF68FEE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126" w:type="dxa"/>
            <w:shd w:val="clear" w:color="auto" w:fill="auto"/>
          </w:tcPr>
          <w:p w14:paraId="16FC4E2B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559" w:type="dxa"/>
            <w:shd w:val="clear" w:color="auto" w:fill="auto"/>
          </w:tcPr>
          <w:p w14:paraId="684F7DA4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1E6E65" w:rsidRPr="007516B0" w14:paraId="2858E2F1" w14:textId="77777777" w:rsidTr="00BF7456">
        <w:tc>
          <w:tcPr>
            <w:tcW w:w="3397" w:type="dxa"/>
            <w:shd w:val="clear" w:color="auto" w:fill="auto"/>
          </w:tcPr>
          <w:p w14:paraId="641EB8C9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09A3D1FC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6CBB77A7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6EEA29F7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506F4EA" w14:textId="77777777" w:rsidR="001E6E65" w:rsidRDefault="001E6E65" w:rsidP="001E6E65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26EEAC25" w14:textId="77777777" w:rsidR="001E6E65" w:rsidRPr="00932CAA" w:rsidRDefault="001E6E65" w:rsidP="001E6E65">
      <w:pPr>
        <w:tabs>
          <w:tab w:val="center" w:pos="7722"/>
          <w:tab w:val="right" w:pos="9072"/>
        </w:tabs>
        <w:spacing w:line="240" w:lineRule="auto"/>
        <w:jc w:val="left"/>
        <w:rPr>
          <w:b/>
          <w:bCs/>
        </w:rPr>
      </w:pPr>
      <w:r w:rsidRPr="00932CAA">
        <w:rPr>
          <w:b/>
          <w:bCs/>
        </w:rPr>
        <w:t>ALI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418"/>
        <w:gridCol w:w="2126"/>
        <w:gridCol w:w="1559"/>
      </w:tblGrid>
      <w:tr w:rsidR="001E6E65" w:rsidRPr="007516B0" w14:paraId="6B0D6F0E" w14:textId="77777777" w:rsidTr="00BF7456">
        <w:tc>
          <w:tcPr>
            <w:tcW w:w="3397" w:type="dxa"/>
            <w:shd w:val="clear" w:color="auto" w:fill="auto"/>
          </w:tcPr>
          <w:p w14:paraId="2D4EDA17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projektih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418" w:type="dxa"/>
            <w:shd w:val="clear" w:color="auto" w:fill="auto"/>
          </w:tcPr>
          <w:p w14:paraId="4511653E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126" w:type="dxa"/>
            <w:shd w:val="clear" w:color="auto" w:fill="auto"/>
          </w:tcPr>
          <w:p w14:paraId="4765E0E7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559" w:type="dxa"/>
            <w:shd w:val="clear" w:color="auto" w:fill="auto"/>
          </w:tcPr>
          <w:p w14:paraId="2A71CE8B" w14:textId="77777777" w:rsidR="001E6E65" w:rsidRPr="007516B0" w:rsidRDefault="001E6E65" w:rsidP="00BF745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1E6E65" w:rsidRPr="007516B0" w14:paraId="51F2516F" w14:textId="77777777" w:rsidTr="00BF7456">
        <w:tc>
          <w:tcPr>
            <w:tcW w:w="3397" w:type="dxa"/>
            <w:shd w:val="clear" w:color="auto" w:fill="auto"/>
          </w:tcPr>
          <w:p w14:paraId="7D6A4DA4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72317999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6F12C782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3E7CB9D7" w14:textId="77777777" w:rsidR="001E6E65" w:rsidRPr="007516B0" w:rsidRDefault="001E6E65" w:rsidP="00BF745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582AF17B" w14:textId="77777777" w:rsidR="001E6E65" w:rsidRDefault="001E6E65" w:rsidP="001E6E65">
      <w:pPr>
        <w:tabs>
          <w:tab w:val="left" w:pos="647"/>
          <w:tab w:val="center" w:pos="7722"/>
          <w:tab w:val="right" w:pos="9072"/>
        </w:tabs>
      </w:pPr>
    </w:p>
    <w:p w14:paraId="027ED394" w14:textId="77777777" w:rsidR="001E6E65" w:rsidRPr="007516B0" w:rsidRDefault="001E6E65" w:rsidP="001E6E65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strokovnjaka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56878AB7" w14:textId="77777777" w:rsidR="001E6E65" w:rsidRPr="008C526A" w:rsidRDefault="001E6E65" w:rsidP="001E6E65">
      <w:pPr>
        <w:tabs>
          <w:tab w:val="left" w:pos="647"/>
          <w:tab w:val="center" w:pos="7722"/>
          <w:tab w:val="right" w:pos="9072"/>
        </w:tabs>
      </w:pPr>
      <w:r w:rsidRPr="007A4DAB">
        <w:t>Imenovani strokovnjak ni neposredno sodeloval pri pripravi in/ali izvajanju vrednotenega programa ali projekta v vlogi nosilca projekta ali projektnega partnerja ali zunanjega izvajalca.</w:t>
      </w:r>
    </w:p>
    <w:p w14:paraId="28E15FEE" w14:textId="77777777" w:rsidR="001E6E65" w:rsidRPr="007516B0" w:rsidRDefault="001E6E65" w:rsidP="001E6E65">
      <w:r w:rsidRPr="007516B0">
        <w:br w:type="page"/>
      </w:r>
    </w:p>
    <w:p w14:paraId="61FFCF06" w14:textId="5EB53118" w:rsidR="005C3B8D" w:rsidRDefault="005C3B8D" w:rsidP="008B1753">
      <w:r w:rsidRPr="001F65CA">
        <w:rPr>
          <w:b/>
          <w:sz w:val="28"/>
          <w:szCs w:val="28"/>
        </w:rPr>
        <w:lastRenderedPageBreak/>
        <w:t>M</w:t>
      </w:r>
      <w:r w:rsidR="00912ABF">
        <w:rPr>
          <w:b/>
          <w:sz w:val="28"/>
          <w:szCs w:val="28"/>
        </w:rPr>
        <w:t>ERILO</w:t>
      </w:r>
      <w:r w:rsidRPr="001F65CA">
        <w:rPr>
          <w:b/>
          <w:sz w:val="28"/>
          <w:szCs w:val="28"/>
        </w:rPr>
        <w:t xml:space="preserve">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83E72">
        <w:rPr>
          <w:b/>
          <w:sz w:val="28"/>
          <w:szCs w:val="28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Pr="007516B0">
        <w:t>, ki jih bo prijavil za pridobitev točk iz merila.</w:t>
      </w:r>
    </w:p>
    <w:p w14:paraId="623EBEEC" w14:textId="77777777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3A60BFA9" w14:textId="69783159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</w:t>
      </w:r>
      <w:r w:rsidR="00216061">
        <w:rPr>
          <w:b/>
          <w:u w:val="single"/>
        </w:rPr>
        <w:t>MERILO</w:t>
      </w:r>
      <w:r w:rsidRPr="007516B0">
        <w:rPr>
          <w:b/>
          <w:u w:val="single"/>
        </w:rPr>
        <w:t xml:space="preserve">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razpisne dokumentacije.</w:t>
      </w:r>
    </w:p>
    <w:p w14:paraId="62F209A1" w14:textId="0136192D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 w:rsidR="00B836D9"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559"/>
        <w:gridCol w:w="1701"/>
        <w:gridCol w:w="1559"/>
      </w:tblGrid>
      <w:tr w:rsidR="0088672A" w:rsidRPr="007516B0" w14:paraId="23AE26CE" w14:textId="77777777" w:rsidTr="0088672A">
        <w:tc>
          <w:tcPr>
            <w:tcW w:w="3681" w:type="dxa"/>
            <w:shd w:val="clear" w:color="auto" w:fill="auto"/>
          </w:tcPr>
          <w:p w14:paraId="7A683FA0" w14:textId="53B1B53C" w:rsidR="0088672A" w:rsidRPr="007516B0" w:rsidRDefault="0088672A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raziskavah/študijah/vrednotenjih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9" w:type="dxa"/>
            <w:shd w:val="clear" w:color="auto" w:fill="auto"/>
          </w:tcPr>
          <w:p w14:paraId="0C5DCAAC" w14:textId="77777777" w:rsidR="0088672A" w:rsidRPr="007516B0" w:rsidRDefault="0088672A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01" w:type="dxa"/>
            <w:shd w:val="clear" w:color="auto" w:fill="auto"/>
          </w:tcPr>
          <w:p w14:paraId="0534F18B" w14:textId="77777777" w:rsidR="0088672A" w:rsidRPr="007516B0" w:rsidRDefault="0088672A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559" w:type="dxa"/>
            <w:shd w:val="clear" w:color="auto" w:fill="auto"/>
          </w:tcPr>
          <w:p w14:paraId="5B2318CB" w14:textId="77777777" w:rsidR="0088672A" w:rsidRPr="007516B0" w:rsidRDefault="0088672A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88672A" w:rsidRPr="007516B0" w14:paraId="3D3C76C8" w14:textId="77777777" w:rsidTr="0088672A">
        <w:tc>
          <w:tcPr>
            <w:tcW w:w="3681" w:type="dxa"/>
            <w:shd w:val="clear" w:color="auto" w:fill="auto"/>
          </w:tcPr>
          <w:p w14:paraId="6B1384CD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66DA8FC0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69C9AC83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8EC0FC7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88672A" w:rsidRPr="007516B0" w14:paraId="5378AD0D" w14:textId="77777777" w:rsidTr="0088672A">
        <w:tc>
          <w:tcPr>
            <w:tcW w:w="3681" w:type="dxa"/>
            <w:shd w:val="clear" w:color="auto" w:fill="auto"/>
          </w:tcPr>
          <w:p w14:paraId="53A5B284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16BE6652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21680EA4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30065B8E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88672A" w:rsidRPr="007516B0" w14:paraId="6D916940" w14:textId="77777777" w:rsidTr="0088672A">
        <w:tc>
          <w:tcPr>
            <w:tcW w:w="3681" w:type="dxa"/>
            <w:shd w:val="clear" w:color="auto" w:fill="auto"/>
          </w:tcPr>
          <w:p w14:paraId="5793B8E4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5928F59E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136392BB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6E00CBB9" w14:textId="77777777" w:rsidR="0088672A" w:rsidRPr="007516B0" w:rsidRDefault="0088672A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88672A" w:rsidRPr="007516B0" w14:paraId="4742856A" w14:textId="77777777" w:rsidTr="0088672A">
        <w:tc>
          <w:tcPr>
            <w:tcW w:w="3681" w:type="dxa"/>
            <w:shd w:val="clear" w:color="auto" w:fill="auto"/>
          </w:tcPr>
          <w:p w14:paraId="0C38E291" w14:textId="35BDF7F5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D5886F3" w14:textId="0E059DB4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483E13E9" w14:textId="247CADD3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108EA066" w14:textId="56DCB5A7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</w:tr>
      <w:tr w:rsidR="0088672A" w:rsidRPr="007516B0" w14:paraId="0BB9F081" w14:textId="77777777" w:rsidTr="0088672A">
        <w:tc>
          <w:tcPr>
            <w:tcW w:w="3681" w:type="dxa"/>
            <w:shd w:val="clear" w:color="auto" w:fill="auto"/>
          </w:tcPr>
          <w:p w14:paraId="44DC6354" w14:textId="53DE30DE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55DB79F0" w14:textId="087FA8D5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5FE1BFA8" w14:textId="5E254534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2827734" w14:textId="6C31B8BB" w:rsidR="0088672A" w:rsidRPr="007516B0" w:rsidRDefault="0088672A" w:rsidP="00DC1C83">
            <w:r w:rsidRPr="00DF42FA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F42FA">
              <w:instrText xml:space="preserve"> FORMTEXT </w:instrText>
            </w:r>
            <w:r w:rsidRPr="00DF42FA">
              <w:fldChar w:fldCharType="separate"/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t> </w:t>
            </w:r>
            <w:r w:rsidRPr="00DF42FA">
              <w:fldChar w:fldCharType="end"/>
            </w:r>
          </w:p>
        </w:tc>
      </w:tr>
    </w:tbl>
    <w:p w14:paraId="4ED1C11D" w14:textId="77777777" w:rsidR="005B520A" w:rsidRDefault="001A1DBA" w:rsidP="005B520A">
      <w:pPr>
        <w:spacing w:after="0"/>
      </w:pPr>
      <w:r>
        <w:t xml:space="preserve"> </w:t>
      </w:r>
    </w:p>
    <w:p w14:paraId="1D0854BA" w14:textId="76344897" w:rsidR="001A1DBA" w:rsidRPr="001A1DBA" w:rsidRDefault="001A1DBA" w:rsidP="005B520A">
      <w:pPr>
        <w:rPr>
          <w:b/>
          <w:bCs/>
        </w:rPr>
      </w:pPr>
      <w:r w:rsidRPr="001A1DBA">
        <w:rPr>
          <w:b/>
          <w:bCs/>
        </w:rPr>
        <w:t>ALI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559"/>
        <w:gridCol w:w="1559"/>
        <w:gridCol w:w="1701"/>
      </w:tblGrid>
      <w:tr w:rsidR="0088672A" w:rsidRPr="007516B0" w14:paraId="3A891BCC" w14:textId="77777777" w:rsidTr="0088672A">
        <w:tc>
          <w:tcPr>
            <w:tcW w:w="3681" w:type="dxa"/>
            <w:shd w:val="clear" w:color="auto" w:fill="auto"/>
          </w:tcPr>
          <w:p w14:paraId="5AF68EEF" w14:textId="63174405" w:rsidR="0088672A" w:rsidRPr="007516B0" w:rsidRDefault="0088672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projektih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9" w:type="dxa"/>
            <w:shd w:val="clear" w:color="auto" w:fill="auto"/>
          </w:tcPr>
          <w:p w14:paraId="3FD641F0" w14:textId="77777777" w:rsidR="0088672A" w:rsidRPr="007516B0" w:rsidRDefault="0088672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559" w:type="dxa"/>
            <w:shd w:val="clear" w:color="auto" w:fill="auto"/>
          </w:tcPr>
          <w:p w14:paraId="19AC693C" w14:textId="77777777" w:rsidR="0088672A" w:rsidRPr="007516B0" w:rsidRDefault="0088672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01" w:type="dxa"/>
            <w:shd w:val="clear" w:color="auto" w:fill="auto"/>
          </w:tcPr>
          <w:p w14:paraId="064DDC7F" w14:textId="77777777" w:rsidR="0088672A" w:rsidRPr="007516B0" w:rsidRDefault="0088672A" w:rsidP="00D63F94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88672A" w:rsidRPr="007516B0" w14:paraId="191ED051" w14:textId="77777777" w:rsidTr="0088672A">
        <w:tc>
          <w:tcPr>
            <w:tcW w:w="3681" w:type="dxa"/>
            <w:shd w:val="clear" w:color="auto" w:fill="auto"/>
          </w:tcPr>
          <w:p w14:paraId="38FC3B79" w14:textId="77777777" w:rsidR="0088672A" w:rsidRPr="007516B0" w:rsidRDefault="0088672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3F826D0B" w14:textId="77777777" w:rsidR="0088672A" w:rsidRPr="007516B0" w:rsidRDefault="0088672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099E21E8" w14:textId="77777777" w:rsidR="0088672A" w:rsidRPr="007516B0" w:rsidRDefault="0088672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12876BC5" w14:textId="77777777" w:rsidR="0088672A" w:rsidRPr="007516B0" w:rsidRDefault="0088672A" w:rsidP="00D63F94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  <w:tr w:rsidR="0088672A" w:rsidRPr="007516B0" w14:paraId="2384B44F" w14:textId="77777777" w:rsidTr="0088672A">
        <w:tc>
          <w:tcPr>
            <w:tcW w:w="3681" w:type="dxa"/>
            <w:shd w:val="clear" w:color="auto" w:fill="auto"/>
          </w:tcPr>
          <w:p w14:paraId="67D1BDF6" w14:textId="0EE207AD" w:rsidR="0088672A" w:rsidRPr="007516B0" w:rsidRDefault="0088672A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4717808" w14:textId="104D2BA0" w:rsidR="0088672A" w:rsidRPr="007516B0" w:rsidRDefault="0088672A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4016B9CD" w14:textId="7B8F604E" w:rsidR="0088672A" w:rsidRPr="007516B0" w:rsidRDefault="0088672A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42E2C0B8" w14:textId="466E7F9B" w:rsidR="0088672A" w:rsidRPr="007516B0" w:rsidRDefault="0088672A" w:rsidP="008B1753">
            <w:r w:rsidRPr="00972488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72488">
              <w:instrText xml:space="preserve"> FORMTEXT </w:instrText>
            </w:r>
            <w:r w:rsidRPr="00972488">
              <w:fldChar w:fldCharType="separate"/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t> </w:t>
            </w:r>
            <w:r w:rsidRPr="00972488">
              <w:fldChar w:fldCharType="end"/>
            </w:r>
          </w:p>
        </w:tc>
      </w:tr>
      <w:tr w:rsidR="0088672A" w:rsidRPr="007516B0" w14:paraId="0DD80181" w14:textId="77777777" w:rsidTr="0088672A">
        <w:tc>
          <w:tcPr>
            <w:tcW w:w="3681" w:type="dxa"/>
            <w:shd w:val="clear" w:color="auto" w:fill="auto"/>
          </w:tcPr>
          <w:p w14:paraId="71B69F86" w14:textId="62F9F1E8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0612DCFB" w14:textId="6D5408DB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1CB4420F" w14:textId="41010D01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4A56E7C1" w14:textId="0BF35173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</w:tr>
      <w:tr w:rsidR="0088672A" w:rsidRPr="007516B0" w14:paraId="247FFA1E" w14:textId="77777777" w:rsidTr="0088672A">
        <w:tc>
          <w:tcPr>
            <w:tcW w:w="3681" w:type="dxa"/>
            <w:shd w:val="clear" w:color="auto" w:fill="auto"/>
          </w:tcPr>
          <w:p w14:paraId="79DB13B4" w14:textId="29C23397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648FDBF2" w14:textId="4BE4B21E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DF5C0FB" w14:textId="605CA99E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57F956DE" w14:textId="10884F72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</w:tr>
      <w:tr w:rsidR="0088672A" w:rsidRPr="007516B0" w14:paraId="0ED527DB" w14:textId="77777777" w:rsidTr="0088672A">
        <w:tc>
          <w:tcPr>
            <w:tcW w:w="3681" w:type="dxa"/>
            <w:shd w:val="clear" w:color="auto" w:fill="auto"/>
          </w:tcPr>
          <w:p w14:paraId="5588AF17" w14:textId="1A41E753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7B1EC4E" w14:textId="1F920CC8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14:paraId="7FC35C33" w14:textId="5DE3EC76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04B51814" w14:textId="585C7166" w:rsidR="0088672A" w:rsidRPr="007516B0" w:rsidRDefault="0088672A" w:rsidP="008B1753">
            <w:r w:rsidRPr="004D2805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D2805">
              <w:instrText xml:space="preserve"> FORMTEXT </w:instrText>
            </w:r>
            <w:r w:rsidRPr="004D2805">
              <w:fldChar w:fldCharType="separate"/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t> </w:t>
            </w:r>
            <w:r w:rsidRPr="004D2805">
              <w:fldChar w:fldCharType="end"/>
            </w:r>
          </w:p>
        </w:tc>
      </w:tr>
    </w:tbl>
    <w:p w14:paraId="5A88205C" w14:textId="77777777" w:rsidR="001A1DBA" w:rsidRDefault="001A1DBA" w:rsidP="005C3B8D"/>
    <w:p w14:paraId="1EDB75E3" w14:textId="7BCF3523" w:rsidR="005C3B8D" w:rsidRPr="008C339B" w:rsidRDefault="005C3B8D" w:rsidP="005C3B8D">
      <w:r w:rsidRPr="008C339B">
        <w:t xml:space="preserve">Delovne izkušnje strokovnjaka </w:t>
      </w:r>
      <w:r w:rsidR="00F31412" w:rsidRPr="008C339B">
        <w:fldChar w:fldCharType="begin">
          <w:ffData>
            <w:name w:val="Besedilo42"/>
            <w:enabled/>
            <w:calcOnExit w:val="0"/>
            <w:textInput/>
          </w:ffData>
        </w:fldChar>
      </w:r>
      <w:r w:rsidR="00F31412" w:rsidRPr="008C339B">
        <w:instrText xml:space="preserve"> FORMTEXT </w:instrText>
      </w:r>
      <w:r w:rsidR="00F31412" w:rsidRPr="008C339B">
        <w:fldChar w:fldCharType="separate"/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t> </w:t>
      </w:r>
      <w:r w:rsidR="00F31412" w:rsidRPr="008C339B">
        <w:fldChar w:fldCharType="end"/>
      </w:r>
      <w:r w:rsidR="00F31412" w:rsidRPr="008C339B">
        <w:t xml:space="preserve"> </w:t>
      </w:r>
      <w:r w:rsidR="00F31412" w:rsidRPr="008C339B">
        <w:rPr>
          <w:i/>
          <w:sz w:val="18"/>
          <w:szCs w:val="18"/>
        </w:rPr>
        <w:t>/vpišite številko/</w:t>
      </w:r>
      <w:r w:rsidR="00F31412" w:rsidRPr="008C339B">
        <w:t xml:space="preserve"> </w:t>
      </w:r>
      <w:r w:rsidR="00F31412" w:rsidRPr="008C339B">
        <w:rPr>
          <w:sz w:val="24"/>
          <w:szCs w:val="24"/>
        </w:rPr>
        <w:t xml:space="preserve"> let.</w:t>
      </w:r>
    </w:p>
    <w:p w14:paraId="29CEDC5E" w14:textId="2AD9AD04" w:rsidR="00C178B1" w:rsidRPr="007F7D2F" w:rsidRDefault="00C178B1" w:rsidP="00C178B1">
      <w:pPr>
        <w:tabs>
          <w:tab w:val="left" w:pos="647"/>
          <w:tab w:val="center" w:pos="7722"/>
          <w:tab w:val="right" w:pos="9072"/>
        </w:tabs>
      </w:pPr>
      <w:r w:rsidRPr="008C339B">
        <w:lastRenderedPageBreak/>
        <w:t>Imenovani strokovnjak ni neposredno sodeloval pri pripravi in/ali izvajanju vrednotenega programa ali projekta v vlogi nosilca projekta ali projektnega partnerja ali zunanjega izvajalca.</w:t>
      </w:r>
    </w:p>
    <w:p w14:paraId="4DDC26CE" w14:textId="77777777" w:rsidR="005A1461" w:rsidRPr="007516B0" w:rsidRDefault="005A1461" w:rsidP="005C3B8D"/>
    <w:p w14:paraId="11C978E5" w14:textId="7C7983F1" w:rsidR="00CD63B2" w:rsidRPr="00CE4D37" w:rsidRDefault="00A57425" w:rsidP="005A1461">
      <w:pPr>
        <w:rPr>
          <w:rFonts w:cs="Arial"/>
          <w:szCs w:val="20"/>
        </w:rPr>
      </w:pPr>
      <w:r>
        <w:t>/</w:t>
      </w:r>
      <w:r w:rsidR="00F31412">
        <w:t>Celoten o</w:t>
      </w:r>
      <w:r w:rsidR="005C3B8D" w:rsidRPr="007516B0">
        <w:t>brazec</w:t>
      </w:r>
      <w:r w:rsidR="00F31412">
        <w:t xml:space="preserve"> (</w:t>
      </w:r>
      <w:r w:rsidR="00216061">
        <w:t>MERILO</w:t>
      </w:r>
      <w:r w:rsidR="00F31412">
        <w:t xml:space="preserve"> itd.)</w:t>
      </w:r>
      <w:r w:rsidR="005C3B8D" w:rsidRPr="007516B0">
        <w:t xml:space="preserve"> se po potrebi kopira</w:t>
      </w:r>
      <w:r>
        <w:t xml:space="preserve"> za vsakega nadaljnjega dodatnega strokovnjaka</w:t>
      </w:r>
      <w:r w:rsidR="00971758">
        <w:t xml:space="preserve"> </w:t>
      </w:r>
      <w:r w:rsidR="000F799B">
        <w:t>pri</w:t>
      </w:r>
      <w:r w:rsidR="00971758">
        <w:t xml:space="preserve"> uveljavljanj</w:t>
      </w:r>
      <w:r w:rsidR="000F799B">
        <w:t>u</w:t>
      </w:r>
      <w:r w:rsidR="00971758">
        <w:t xml:space="preserve"> merila</w:t>
      </w:r>
      <w:r w:rsidR="005C3B8D" w:rsidRPr="007516B0">
        <w:t>.</w:t>
      </w:r>
      <w:r>
        <w:t>/</w:t>
      </w: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FB5BB" w14:textId="77777777" w:rsidR="007F6BA0" w:rsidRDefault="007F6BA0">
      <w:r>
        <w:separator/>
      </w:r>
    </w:p>
  </w:endnote>
  <w:endnote w:type="continuationSeparator" w:id="0">
    <w:p w14:paraId="48BE0338" w14:textId="77777777" w:rsidR="007F6BA0" w:rsidRDefault="007F6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545B8" w14:textId="77777777" w:rsidR="007F6BA0" w:rsidRDefault="007F6BA0">
      <w:r>
        <w:separator/>
      </w:r>
    </w:p>
  </w:footnote>
  <w:footnote w:type="continuationSeparator" w:id="0">
    <w:p w14:paraId="54D99451" w14:textId="77777777" w:rsidR="007F6BA0" w:rsidRDefault="007F6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77777777" w:rsidR="00B745D6" w:rsidRPr="00E6739B" w:rsidRDefault="00B745D6" w:rsidP="00B111ED">
    <w:pPr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E6739B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E6739B">
      <w:rPr>
        <w:rFonts w:ascii="Republika" w:hAnsi="Republika"/>
        <w:sz w:val="20"/>
        <w:szCs w:val="20"/>
      </w:rPr>
      <w:t>REPUBLIKA SLOVENIJA</w:t>
    </w:r>
  </w:p>
  <w:p w14:paraId="355CAA7B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9"/>
  </w:num>
  <w:num w:numId="2" w16cid:durableId="1946502087">
    <w:abstractNumId w:val="13"/>
  </w:num>
  <w:num w:numId="3" w16cid:durableId="1529836566">
    <w:abstractNumId w:val="0"/>
  </w:num>
  <w:num w:numId="4" w16cid:durableId="104928311">
    <w:abstractNumId w:val="15"/>
  </w:num>
  <w:num w:numId="5" w16cid:durableId="793910774">
    <w:abstractNumId w:val="12"/>
  </w:num>
  <w:num w:numId="6" w16cid:durableId="1385908561">
    <w:abstractNumId w:val="27"/>
  </w:num>
  <w:num w:numId="7" w16cid:durableId="325400301">
    <w:abstractNumId w:val="18"/>
  </w:num>
  <w:num w:numId="8" w16cid:durableId="300810403">
    <w:abstractNumId w:val="30"/>
  </w:num>
  <w:num w:numId="9" w16cid:durableId="1519470327">
    <w:abstractNumId w:val="7"/>
  </w:num>
  <w:num w:numId="10" w16cid:durableId="1959801308">
    <w:abstractNumId w:val="24"/>
  </w:num>
  <w:num w:numId="11" w16cid:durableId="1005548970">
    <w:abstractNumId w:val="2"/>
  </w:num>
  <w:num w:numId="12" w16cid:durableId="369187300">
    <w:abstractNumId w:val="6"/>
  </w:num>
  <w:num w:numId="13" w16cid:durableId="679821271">
    <w:abstractNumId w:val="3"/>
  </w:num>
  <w:num w:numId="14" w16cid:durableId="495876445">
    <w:abstractNumId w:val="21"/>
  </w:num>
  <w:num w:numId="15" w16cid:durableId="711197653">
    <w:abstractNumId w:val="14"/>
  </w:num>
  <w:num w:numId="16" w16cid:durableId="1088308116">
    <w:abstractNumId w:val="1"/>
  </w:num>
  <w:num w:numId="17" w16cid:durableId="1593734516">
    <w:abstractNumId w:val="23"/>
  </w:num>
  <w:num w:numId="18" w16cid:durableId="993920444">
    <w:abstractNumId w:val="16"/>
  </w:num>
  <w:num w:numId="19" w16cid:durableId="87190994">
    <w:abstractNumId w:val="5"/>
  </w:num>
  <w:num w:numId="20" w16cid:durableId="1677880655">
    <w:abstractNumId w:val="4"/>
  </w:num>
  <w:num w:numId="21" w16cid:durableId="1248617211">
    <w:abstractNumId w:val="26"/>
  </w:num>
  <w:num w:numId="22" w16cid:durableId="201796689">
    <w:abstractNumId w:val="17"/>
  </w:num>
  <w:num w:numId="23" w16cid:durableId="24986909">
    <w:abstractNumId w:val="19"/>
  </w:num>
  <w:num w:numId="24" w16cid:durableId="565920166">
    <w:abstractNumId w:val="29"/>
  </w:num>
  <w:num w:numId="25" w16cid:durableId="571043989">
    <w:abstractNumId w:val="20"/>
  </w:num>
  <w:num w:numId="26" w16cid:durableId="1684437392">
    <w:abstractNumId w:val="8"/>
  </w:num>
  <w:num w:numId="27" w16cid:durableId="396978609">
    <w:abstractNumId w:val="28"/>
  </w:num>
  <w:num w:numId="28" w16cid:durableId="864446570">
    <w:abstractNumId w:val="25"/>
  </w:num>
  <w:num w:numId="29" w16cid:durableId="688870752">
    <w:abstractNumId w:val="22"/>
  </w:num>
  <w:num w:numId="30" w16cid:durableId="234585427">
    <w:abstractNumId w:val="10"/>
  </w:num>
  <w:num w:numId="31" w16cid:durableId="1756897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14A69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B7537"/>
    <w:rsid w:val="000C1F4D"/>
    <w:rsid w:val="000D0989"/>
    <w:rsid w:val="000E3045"/>
    <w:rsid w:val="000E476A"/>
    <w:rsid w:val="000F1CB3"/>
    <w:rsid w:val="000F381D"/>
    <w:rsid w:val="000F529D"/>
    <w:rsid w:val="000F799B"/>
    <w:rsid w:val="00102FBE"/>
    <w:rsid w:val="00103940"/>
    <w:rsid w:val="00107AA8"/>
    <w:rsid w:val="00111800"/>
    <w:rsid w:val="001154E3"/>
    <w:rsid w:val="001155BB"/>
    <w:rsid w:val="00120653"/>
    <w:rsid w:val="00120DE7"/>
    <w:rsid w:val="0012489E"/>
    <w:rsid w:val="001259AD"/>
    <w:rsid w:val="001314AA"/>
    <w:rsid w:val="0013402B"/>
    <w:rsid w:val="001357B2"/>
    <w:rsid w:val="00137AB6"/>
    <w:rsid w:val="001415E5"/>
    <w:rsid w:val="0014300A"/>
    <w:rsid w:val="0015241D"/>
    <w:rsid w:val="001703AD"/>
    <w:rsid w:val="00172251"/>
    <w:rsid w:val="001859F4"/>
    <w:rsid w:val="001908E4"/>
    <w:rsid w:val="00191BF9"/>
    <w:rsid w:val="00194523"/>
    <w:rsid w:val="001A1DBA"/>
    <w:rsid w:val="001C0B24"/>
    <w:rsid w:val="001C3CD7"/>
    <w:rsid w:val="001C6004"/>
    <w:rsid w:val="001C688D"/>
    <w:rsid w:val="001C6BD3"/>
    <w:rsid w:val="001C6F54"/>
    <w:rsid w:val="001D1041"/>
    <w:rsid w:val="001D34D2"/>
    <w:rsid w:val="001D7E8D"/>
    <w:rsid w:val="001E2952"/>
    <w:rsid w:val="001E65D3"/>
    <w:rsid w:val="001E6E65"/>
    <w:rsid w:val="001E70A0"/>
    <w:rsid w:val="001F04A3"/>
    <w:rsid w:val="001F2844"/>
    <w:rsid w:val="001F5EF8"/>
    <w:rsid w:val="001F65CA"/>
    <w:rsid w:val="0020246A"/>
    <w:rsid w:val="00202A77"/>
    <w:rsid w:val="00210F77"/>
    <w:rsid w:val="00216061"/>
    <w:rsid w:val="0021675C"/>
    <w:rsid w:val="0022158B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37E9"/>
    <w:rsid w:val="0025508F"/>
    <w:rsid w:val="00256EB7"/>
    <w:rsid w:val="00264BB0"/>
    <w:rsid w:val="00271CE5"/>
    <w:rsid w:val="00282020"/>
    <w:rsid w:val="00283B7D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5F32"/>
    <w:rsid w:val="00303474"/>
    <w:rsid w:val="00306915"/>
    <w:rsid w:val="0032481F"/>
    <w:rsid w:val="003266E1"/>
    <w:rsid w:val="0032685A"/>
    <w:rsid w:val="00337479"/>
    <w:rsid w:val="00341E62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4C57"/>
    <w:rsid w:val="003F6F70"/>
    <w:rsid w:val="003F794B"/>
    <w:rsid w:val="00401142"/>
    <w:rsid w:val="00403889"/>
    <w:rsid w:val="00404EAF"/>
    <w:rsid w:val="004062DC"/>
    <w:rsid w:val="00407547"/>
    <w:rsid w:val="004209ED"/>
    <w:rsid w:val="00423CF0"/>
    <w:rsid w:val="00424977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3F16"/>
    <w:rsid w:val="004871C8"/>
    <w:rsid w:val="004A22BD"/>
    <w:rsid w:val="004A53DE"/>
    <w:rsid w:val="004B3E56"/>
    <w:rsid w:val="004B49F4"/>
    <w:rsid w:val="004B540E"/>
    <w:rsid w:val="004B546B"/>
    <w:rsid w:val="004B6D46"/>
    <w:rsid w:val="004C1DFE"/>
    <w:rsid w:val="004C3A81"/>
    <w:rsid w:val="004C75C1"/>
    <w:rsid w:val="004E7B66"/>
    <w:rsid w:val="00502E41"/>
    <w:rsid w:val="00514F5D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5563B"/>
    <w:rsid w:val="00562251"/>
    <w:rsid w:val="00562E77"/>
    <w:rsid w:val="005647BB"/>
    <w:rsid w:val="0056589E"/>
    <w:rsid w:val="00567106"/>
    <w:rsid w:val="005712A3"/>
    <w:rsid w:val="005757A1"/>
    <w:rsid w:val="00575E50"/>
    <w:rsid w:val="0057612B"/>
    <w:rsid w:val="0058145D"/>
    <w:rsid w:val="00583C3D"/>
    <w:rsid w:val="00583E72"/>
    <w:rsid w:val="0059111F"/>
    <w:rsid w:val="00596E16"/>
    <w:rsid w:val="005A1461"/>
    <w:rsid w:val="005A1498"/>
    <w:rsid w:val="005A6264"/>
    <w:rsid w:val="005B35CD"/>
    <w:rsid w:val="005B3945"/>
    <w:rsid w:val="005B4663"/>
    <w:rsid w:val="005B520A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0353"/>
    <w:rsid w:val="006010B1"/>
    <w:rsid w:val="00610603"/>
    <w:rsid w:val="006200C9"/>
    <w:rsid w:val="006223EF"/>
    <w:rsid w:val="00623627"/>
    <w:rsid w:val="0062387D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186"/>
    <w:rsid w:val="006A5BEA"/>
    <w:rsid w:val="006A6FC6"/>
    <w:rsid w:val="006B0BA9"/>
    <w:rsid w:val="006B2B83"/>
    <w:rsid w:val="006B38B2"/>
    <w:rsid w:val="006B7E35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47F69"/>
    <w:rsid w:val="00756B6C"/>
    <w:rsid w:val="00764B40"/>
    <w:rsid w:val="00770B24"/>
    <w:rsid w:val="00783310"/>
    <w:rsid w:val="0078463D"/>
    <w:rsid w:val="007847B5"/>
    <w:rsid w:val="00790879"/>
    <w:rsid w:val="007A4A6D"/>
    <w:rsid w:val="007A4DAB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6BA0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672A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1753"/>
    <w:rsid w:val="008B3F84"/>
    <w:rsid w:val="008B6F34"/>
    <w:rsid w:val="008B77DF"/>
    <w:rsid w:val="008C2A22"/>
    <w:rsid w:val="008C339B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12ABF"/>
    <w:rsid w:val="00924E3C"/>
    <w:rsid w:val="00932CAA"/>
    <w:rsid w:val="00932E94"/>
    <w:rsid w:val="009404C8"/>
    <w:rsid w:val="00946C49"/>
    <w:rsid w:val="00956928"/>
    <w:rsid w:val="009612BB"/>
    <w:rsid w:val="00966403"/>
    <w:rsid w:val="00971758"/>
    <w:rsid w:val="00984F37"/>
    <w:rsid w:val="009859A7"/>
    <w:rsid w:val="009868D9"/>
    <w:rsid w:val="00992FEA"/>
    <w:rsid w:val="009944C0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7425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95F85"/>
    <w:rsid w:val="00AA738F"/>
    <w:rsid w:val="00AB026A"/>
    <w:rsid w:val="00AB0C3C"/>
    <w:rsid w:val="00AB3817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11ED"/>
    <w:rsid w:val="00B1225B"/>
    <w:rsid w:val="00B123A9"/>
    <w:rsid w:val="00B17141"/>
    <w:rsid w:val="00B22985"/>
    <w:rsid w:val="00B26082"/>
    <w:rsid w:val="00B31575"/>
    <w:rsid w:val="00B31D00"/>
    <w:rsid w:val="00B41C47"/>
    <w:rsid w:val="00B41E63"/>
    <w:rsid w:val="00B43787"/>
    <w:rsid w:val="00B73A11"/>
    <w:rsid w:val="00B745D6"/>
    <w:rsid w:val="00B74A2E"/>
    <w:rsid w:val="00B756A5"/>
    <w:rsid w:val="00B76818"/>
    <w:rsid w:val="00B836D9"/>
    <w:rsid w:val="00B83E6E"/>
    <w:rsid w:val="00B84AAB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4D70"/>
    <w:rsid w:val="00BF52D0"/>
    <w:rsid w:val="00C01A63"/>
    <w:rsid w:val="00C0321A"/>
    <w:rsid w:val="00C075CA"/>
    <w:rsid w:val="00C12B34"/>
    <w:rsid w:val="00C178B1"/>
    <w:rsid w:val="00C2014D"/>
    <w:rsid w:val="00C20CAE"/>
    <w:rsid w:val="00C250D5"/>
    <w:rsid w:val="00C26820"/>
    <w:rsid w:val="00C377F6"/>
    <w:rsid w:val="00C41F78"/>
    <w:rsid w:val="00C421C1"/>
    <w:rsid w:val="00C4435F"/>
    <w:rsid w:val="00C45759"/>
    <w:rsid w:val="00C46183"/>
    <w:rsid w:val="00C503BF"/>
    <w:rsid w:val="00C51DFD"/>
    <w:rsid w:val="00C520ED"/>
    <w:rsid w:val="00C52AF0"/>
    <w:rsid w:val="00C56693"/>
    <w:rsid w:val="00C630E1"/>
    <w:rsid w:val="00C67E93"/>
    <w:rsid w:val="00C722D5"/>
    <w:rsid w:val="00C73463"/>
    <w:rsid w:val="00C82E25"/>
    <w:rsid w:val="00C84FD6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0934"/>
    <w:rsid w:val="00D31518"/>
    <w:rsid w:val="00D43295"/>
    <w:rsid w:val="00D43BD9"/>
    <w:rsid w:val="00D450F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1C83"/>
    <w:rsid w:val="00DC54F9"/>
    <w:rsid w:val="00DC6A71"/>
    <w:rsid w:val="00DC71E8"/>
    <w:rsid w:val="00DD3C1D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6739B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412"/>
    <w:rsid w:val="00F3155E"/>
    <w:rsid w:val="00F349BB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1F38"/>
    <w:rsid w:val="00FD3538"/>
    <w:rsid w:val="00FD3CCC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88</TotalTime>
  <Pages>6</Pages>
  <Words>1056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7064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347</cp:revision>
  <cp:lastPrinted>2014-11-11T11:21:00Z</cp:lastPrinted>
  <dcterms:created xsi:type="dcterms:W3CDTF">2023-07-14T10:47:00Z</dcterms:created>
  <dcterms:modified xsi:type="dcterms:W3CDTF">2025-04-01T11:39:00Z</dcterms:modified>
</cp:coreProperties>
</file>